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773CB" w14:textId="0D669360" w:rsidR="00E0038E" w:rsidRDefault="00E0038E" w:rsidP="00E0038E">
      <w:pPr>
        <w:pStyle w:val="Header"/>
        <w:tabs>
          <w:tab w:val="right" w:pos="9356"/>
        </w:tabs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008A1">
        <w:rPr>
          <w:b/>
          <w:i/>
          <w:noProof/>
          <w:sz w:val="28"/>
        </w:rPr>
        <w:t>1524</w:t>
      </w:r>
    </w:p>
    <w:p w14:paraId="0701F8CF" w14:textId="77777777" w:rsidR="00E0038E" w:rsidRDefault="00E0038E" w:rsidP="00E0038E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1B2CA4E" w14:textId="77777777" w:rsidR="00E0038E" w:rsidRDefault="00E0038E" w:rsidP="00E0038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307F982" w14:textId="5236C262" w:rsidR="00E0038E" w:rsidRDefault="00E0038E" w:rsidP="00E0038E">
      <w:pPr>
        <w:pStyle w:val="TableText"/>
        <w:rPr>
          <w:rFonts w:eastAsia="MS Mincho"/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lang w:eastAsia="ja-JP"/>
          </w:rPr>
          <w:alias w:val="Document Title"/>
          <w:tag w:val="GSMATitle"/>
          <w:id w:val="-707029333"/>
          <w:placeholder>
            <w:docPart w:val="F960E3C2624B4791A83C0087E17085B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E0038E">
            <w:rPr>
              <w:rFonts w:cs="Arial"/>
              <w:lang w:eastAsia="ja-JP"/>
            </w:rPr>
            <w:t>LS to SA3-LI on Volte roaming lawful interception - limitation to provide caller identify if caller activates OIR</w:t>
          </w:r>
        </w:sdtContent>
      </w:sdt>
    </w:p>
    <w:p w14:paraId="389CE61F" w14:textId="77777777" w:rsidR="00E0038E" w:rsidRDefault="00E0038E" w:rsidP="00E0038E">
      <w:pPr>
        <w:pStyle w:val="TableText"/>
        <w:rPr>
          <w:b/>
          <w:lang w:eastAsia="zh-CN"/>
        </w:rPr>
      </w:pPr>
      <w:r w:rsidRPr="003D755B">
        <w:rPr>
          <w:rFonts w:cs="Arial"/>
          <w:b/>
          <w:bCs/>
        </w:rPr>
        <w:t xml:space="preserve"> </w:t>
      </w: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7658477A" w14:textId="17BFEABC" w:rsidR="00E0038E" w:rsidRDefault="00E0038E" w:rsidP="00E0038E">
      <w:pPr>
        <w:pStyle w:val="TableText"/>
      </w:pPr>
      <w:r>
        <w:rPr>
          <w:b/>
        </w:rPr>
        <w:t>Agenda Item:  3</w:t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3D2CE4BF" w:rsidR="00A74A54" w:rsidRDefault="00E14050" w:rsidP="00E4345D">
                <w:pPr>
                  <w:pStyle w:val="TableText"/>
                </w:pPr>
                <w:r w:rsidRPr="00E14050">
                  <w:rPr>
                    <w:lang w:eastAsia="ja-JP"/>
                  </w:rPr>
                  <w:t>LS to SA3</w:t>
                </w:r>
                <w:r w:rsidR="00F06567">
                  <w:rPr>
                    <w:lang w:eastAsia="ja-JP"/>
                  </w:rPr>
                  <w:t>-LI</w:t>
                </w:r>
                <w:r w:rsidRPr="00E14050">
                  <w:rPr>
                    <w:lang w:eastAsia="ja-JP"/>
                  </w:rPr>
                  <w:t xml:space="preserve"> on Volte </w:t>
                </w:r>
                <w:r>
                  <w:rPr>
                    <w:lang w:eastAsia="ja-JP"/>
                  </w:rPr>
                  <w:t xml:space="preserve">roaming </w:t>
                </w:r>
                <w:r w:rsidRPr="00E14050">
                  <w:rPr>
                    <w:lang w:eastAsia="ja-JP"/>
                  </w:rPr>
                  <w:t xml:space="preserve">lawful interception </w:t>
                </w:r>
                <w:r w:rsidR="009243FC">
                  <w:rPr>
                    <w:lang w:eastAsia="ja-JP"/>
                  </w:rPr>
                  <w:t>- l</w:t>
                </w:r>
                <w:r w:rsidRPr="00E14050">
                  <w:rPr>
                    <w:lang w:eastAsia="ja-JP"/>
                  </w:rPr>
                  <w:t>imitation to provide caller identify if caller activates OIR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C0C46E3" w:rsidR="00096622" w:rsidRDefault="001F4FE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 #16</w:t>
            </w:r>
          </w:p>
        </w:tc>
        <w:tc>
          <w:tcPr>
            <w:tcW w:w="3228" w:type="dxa"/>
          </w:tcPr>
          <w:p w14:paraId="42264EA4" w14:textId="5016982D" w:rsidR="00096622" w:rsidRDefault="001F4F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09/01/2023</w:t>
            </w:r>
          </w:p>
        </w:tc>
        <w:tc>
          <w:tcPr>
            <w:tcW w:w="3008" w:type="dxa"/>
          </w:tcPr>
          <w:p w14:paraId="42264EA5" w14:textId="0DD8C5C6" w:rsidR="00096622" w:rsidRDefault="001F4FE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 - GB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E221A6A" w:rsidR="0058060A" w:rsidRPr="00C201D7" w:rsidRDefault="001F4FEB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FA23C8">
              <w:rPr>
                <w:rFonts w:eastAsia="MS Mincho"/>
                <w:lang w:eastAsia="ja-JP"/>
              </w:rPr>
              <w:t>16_20</w:t>
            </w:r>
            <w:r w:rsidR="00D91053">
              <w:rPr>
                <w:rFonts w:eastAsia="MS Mincho"/>
                <w:lang w:eastAsia="ja-JP"/>
              </w:rPr>
              <w:t>8</w:t>
            </w:r>
            <w:r w:rsidR="00FA23C8">
              <w:rPr>
                <w:rFonts w:eastAsia="MS Mincho"/>
                <w:lang w:eastAsia="ja-JP"/>
              </w:rPr>
              <w:t>r4</w:t>
            </w:r>
          </w:p>
        </w:tc>
        <w:tc>
          <w:tcPr>
            <w:tcW w:w="3228" w:type="dxa"/>
          </w:tcPr>
          <w:p w14:paraId="42264EAF" w14:textId="4EDE31BE" w:rsidR="0058060A" w:rsidRDefault="00FA23C8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18/01/2023</w:t>
            </w:r>
          </w:p>
        </w:tc>
        <w:tc>
          <w:tcPr>
            <w:tcW w:w="3008" w:type="dxa"/>
          </w:tcPr>
          <w:p w14:paraId="42264EB0" w14:textId="1FC2012F" w:rsidR="0058060A" w:rsidRPr="00C201D7" w:rsidRDefault="00FA23C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Eddy Goffin, Orange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EC4A599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 xml:space="preserve">NG </w:t>
            </w:r>
            <w:r w:rsidR="001F4FEB">
              <w:rPr>
                <w:rFonts w:eastAsia="MS Mincho"/>
                <w:lang w:eastAsia="ja-JP"/>
              </w:rPr>
              <w:t>NRG</w:t>
            </w:r>
          </w:p>
        </w:tc>
        <w:tc>
          <w:tcPr>
            <w:tcW w:w="3228" w:type="dxa"/>
          </w:tcPr>
          <w:p w14:paraId="42264EB7" w14:textId="4D320C9D" w:rsidR="0058060A" w:rsidRPr="00C201D7" w:rsidRDefault="00FA23C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42264EB8" w14:textId="141AB2B0" w:rsidR="0058060A" w:rsidRPr="0062734F" w:rsidRDefault="00FA23C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21173D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1E1" w14:textId="77777777" w:rsidR="0021173D" w:rsidRPr="00FA23C8" w:rsidRDefault="00F06567" w:rsidP="001202FC">
            <w:pPr>
              <w:pStyle w:val="TableText"/>
              <w:rPr>
                <w:rFonts w:eastAsia="MS Mincho"/>
                <w:lang w:eastAsia="ja-JP"/>
              </w:rPr>
            </w:pPr>
            <w:r w:rsidRPr="00FA23C8">
              <w:rPr>
                <w:rFonts w:eastAsia="MS Mincho"/>
                <w:lang w:eastAsia="ja-JP"/>
              </w:rPr>
              <w:t>3GPP TSG SA3-LI</w:t>
            </w:r>
          </w:p>
          <w:p w14:paraId="42264EC4" w14:textId="016A2793" w:rsidR="0058060A" w:rsidRPr="00FA23C8" w:rsidRDefault="0021173D" w:rsidP="001202FC">
            <w:pPr>
              <w:pStyle w:val="TableText"/>
              <w:rPr>
                <w:rFonts w:eastAsia="MS Mincho"/>
                <w:lang w:eastAsia="ja-JP"/>
              </w:rPr>
            </w:pPr>
            <w:r w:rsidRPr="00FA23C8">
              <w:rPr>
                <w:rFonts w:eastAsia="MS Mincho"/>
                <w:lang w:eastAsia="ja-JP"/>
              </w:rPr>
              <w:t>CC</w:t>
            </w:r>
            <w:r w:rsidR="00122116" w:rsidRPr="00FA23C8">
              <w:rPr>
                <w:rFonts w:eastAsia="MS Mincho"/>
                <w:lang w:eastAsia="ja-JP"/>
              </w:rPr>
              <w:t xml:space="preserve"> : </w:t>
            </w:r>
            <w:r w:rsidR="00C14D7A" w:rsidRPr="00FA23C8">
              <w:rPr>
                <w:rFonts w:eastAsia="MS Mincho"/>
                <w:lang w:eastAsia="ja-JP"/>
              </w:rPr>
              <w:t xml:space="preserve">3GPP TSG SA, </w:t>
            </w:r>
            <w:r w:rsidR="006B2170" w:rsidRPr="00FA23C8">
              <w:rPr>
                <w:rFonts w:eastAsia="MS Mincho"/>
                <w:lang w:eastAsia="ja-JP"/>
              </w:rPr>
              <w:t>3GPP TSG SA</w:t>
            </w:r>
            <w:r w:rsidR="003D77F7" w:rsidRPr="00FA23C8">
              <w:rPr>
                <w:rFonts w:eastAsia="MS Mincho"/>
                <w:lang w:eastAsia="ja-JP"/>
              </w:rPr>
              <w:t>3</w:t>
            </w:r>
            <w:r w:rsidRPr="00FA23C8">
              <w:rPr>
                <w:rFonts w:eastAsia="MS Mincho"/>
                <w:lang w:eastAsia="ja-JP"/>
              </w:rPr>
              <w:t>, 3GPP TSG CT1</w:t>
            </w:r>
          </w:p>
        </w:tc>
      </w:tr>
    </w:tbl>
    <w:p w14:paraId="42264EC6" w14:textId="77777777" w:rsidR="00FC0FBE" w:rsidRPr="00FA23C8" w:rsidRDefault="00FC0FBE" w:rsidP="0058060A">
      <w:pPr>
        <w:pStyle w:val="NormalParagraph"/>
      </w:pPr>
    </w:p>
    <w:p w14:paraId="1B21C4CA" w14:textId="7987395F" w:rsidR="00EB00C1" w:rsidRPr="00EB00C1" w:rsidRDefault="00EB00C1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EB00C1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77AFD140" w14:textId="104A0623" w:rsidR="006C5780" w:rsidRDefault="00D7541C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S8HR roaming VoLTE</w:t>
      </w:r>
      <w:r w:rsidR="00226A36">
        <w:rPr>
          <w:rFonts w:eastAsia="MS Mincho"/>
          <w:bCs/>
          <w:lang w:eastAsia="ja-JP"/>
        </w:rPr>
        <w:t xml:space="preserve"> lawful interception</w:t>
      </w:r>
      <w:r>
        <w:rPr>
          <w:rFonts w:eastAsia="MS Mincho"/>
          <w:bCs/>
          <w:lang w:eastAsia="ja-JP"/>
        </w:rPr>
        <w:t xml:space="preserve"> induce</w:t>
      </w:r>
      <w:r w:rsidR="00226A36">
        <w:rPr>
          <w:rFonts w:eastAsia="MS Mincho"/>
          <w:bCs/>
          <w:lang w:eastAsia="ja-JP"/>
        </w:rPr>
        <w:t>s</w:t>
      </w:r>
      <w:r>
        <w:rPr>
          <w:rFonts w:eastAsia="MS Mincho"/>
          <w:bCs/>
          <w:lang w:eastAsia="ja-JP"/>
        </w:rPr>
        <w:t xml:space="preserve"> regression versus authority expectation.</w:t>
      </w:r>
    </w:p>
    <w:p w14:paraId="26285D49" w14:textId="2818B48D" w:rsidR="00D7541C" w:rsidRDefault="00D7541C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For</w:t>
      </w:r>
      <w:r w:rsidR="00E14050">
        <w:rPr>
          <w:rFonts w:eastAsia="MS Mincho"/>
          <w:bCs/>
          <w:lang w:eastAsia="ja-JP"/>
        </w:rPr>
        <w:t xml:space="preserve"> a Volte roaming mobile terminating call </w:t>
      </w:r>
      <w:r>
        <w:rPr>
          <w:rFonts w:eastAsia="MS Mincho"/>
          <w:bCs/>
          <w:lang w:eastAsia="ja-JP"/>
        </w:rPr>
        <w:t xml:space="preserve">received by </w:t>
      </w:r>
      <w:r w:rsidR="009243FC">
        <w:rPr>
          <w:rFonts w:eastAsia="MS Mincho"/>
          <w:bCs/>
          <w:lang w:eastAsia="ja-JP"/>
        </w:rPr>
        <w:t xml:space="preserve">a roamer </w:t>
      </w:r>
      <w:r>
        <w:rPr>
          <w:rFonts w:eastAsia="MS Mincho"/>
          <w:bCs/>
          <w:lang w:eastAsia="ja-JP"/>
        </w:rPr>
        <w:t xml:space="preserve">under </w:t>
      </w:r>
      <w:r w:rsidR="00E14050">
        <w:rPr>
          <w:rFonts w:eastAsia="MS Mincho"/>
          <w:bCs/>
          <w:lang w:eastAsia="ja-JP"/>
        </w:rPr>
        <w:t xml:space="preserve">lawful interception </w:t>
      </w:r>
      <w:r>
        <w:rPr>
          <w:rFonts w:eastAsia="MS Mincho"/>
          <w:bCs/>
          <w:lang w:eastAsia="ja-JP"/>
        </w:rPr>
        <w:t xml:space="preserve">, it is impossible to provide identity of the caller </w:t>
      </w:r>
      <w:r w:rsidR="00226A36">
        <w:rPr>
          <w:rFonts w:eastAsia="MS Mincho"/>
          <w:bCs/>
          <w:lang w:eastAsia="ja-JP"/>
        </w:rPr>
        <w:t xml:space="preserve">to authority </w:t>
      </w:r>
      <w:r>
        <w:rPr>
          <w:rFonts w:eastAsia="MS Mincho"/>
          <w:bCs/>
          <w:lang w:eastAsia="ja-JP"/>
        </w:rPr>
        <w:t>if the caller</w:t>
      </w:r>
      <w:r w:rsidR="00524522">
        <w:rPr>
          <w:rFonts w:eastAsia="MS Mincho"/>
          <w:bCs/>
          <w:lang w:eastAsia="ja-JP"/>
        </w:rPr>
        <w:t xml:space="preserve"> </w:t>
      </w:r>
      <w:r w:rsidR="00E14050">
        <w:rPr>
          <w:rFonts w:eastAsia="MS Mincho"/>
          <w:bCs/>
          <w:lang w:eastAsia="ja-JP"/>
        </w:rPr>
        <w:t xml:space="preserve">is </w:t>
      </w:r>
      <w:r w:rsidR="00524522">
        <w:rPr>
          <w:rFonts w:eastAsia="MS Mincho"/>
          <w:bCs/>
          <w:lang w:eastAsia="ja-JP"/>
        </w:rPr>
        <w:t>using OIR</w:t>
      </w:r>
      <w:r w:rsidR="00E14050">
        <w:rPr>
          <w:rFonts w:eastAsia="MS Mincho"/>
          <w:bCs/>
          <w:lang w:eastAsia="ja-JP"/>
        </w:rPr>
        <w:t xml:space="preserve"> (Originating Identification Restriction)</w:t>
      </w:r>
      <w:r w:rsidR="00524522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 xml:space="preserve"> .</w:t>
      </w:r>
    </w:p>
    <w:p w14:paraId="74C83C0A" w14:textId="532B0656" w:rsidR="00E14050" w:rsidRPr="003D77F7" w:rsidRDefault="00E14050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 xml:space="preserve">This seems to be a significant difference compared to Circuit Switched mobile terminating to a roamer, where calling identity </w:t>
      </w:r>
      <w:r w:rsidR="009243FC">
        <w:rPr>
          <w:rFonts w:eastAsia="MS Mincho"/>
          <w:bCs/>
          <w:lang w:eastAsia="ja-JP"/>
        </w:rPr>
        <w:t xml:space="preserve">to lawful interception </w:t>
      </w:r>
      <w:r>
        <w:rPr>
          <w:rFonts w:eastAsia="MS Mincho"/>
          <w:bCs/>
          <w:lang w:eastAsia="ja-JP"/>
        </w:rPr>
        <w:t>is provided even if the call</w:t>
      </w:r>
      <w:r w:rsidR="009243FC">
        <w:rPr>
          <w:rFonts w:eastAsia="MS Mincho"/>
          <w:bCs/>
          <w:lang w:eastAsia="ja-JP"/>
        </w:rPr>
        <w:t>er</w:t>
      </w:r>
      <w:r>
        <w:rPr>
          <w:rFonts w:eastAsia="MS Mincho"/>
          <w:bCs/>
          <w:lang w:eastAsia="ja-JP"/>
        </w:rPr>
        <w:t xml:space="preserve"> has restricted his </w:t>
      </w:r>
      <w:r w:rsidR="009243FC">
        <w:rPr>
          <w:rFonts w:eastAsia="MS Mincho"/>
          <w:bCs/>
          <w:lang w:eastAsia="ja-JP"/>
        </w:rPr>
        <w:t>identity presentation.</w:t>
      </w:r>
    </w:p>
    <w:p w14:paraId="6C98BE63" w14:textId="2405B999" w:rsidR="00577E98" w:rsidRDefault="00577E98">
      <w:pPr>
        <w:spacing w:before="0"/>
        <w:jc w:val="left"/>
        <w:rPr>
          <w:rFonts w:eastAsia="MS Mincho"/>
          <w:b/>
          <w:szCs w:val="22"/>
          <w:lang w:eastAsia="ja-JP" w:bidi="ar-SA"/>
        </w:rPr>
      </w:pPr>
    </w:p>
    <w:p w14:paraId="42264EC9" w14:textId="56D33F11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C14D7A" w:rsidRPr="00C14D7A">
        <w:rPr>
          <w:rFonts w:eastAsia="MS Mincho"/>
          <w:b/>
          <w:lang w:eastAsia="ja-JP"/>
        </w:rPr>
        <w:t xml:space="preserve">3GPP TSG SA </w:t>
      </w:r>
      <w:r w:rsidR="003D77F7">
        <w:rPr>
          <w:rFonts w:eastAsia="MS Mincho"/>
          <w:b/>
          <w:lang w:eastAsia="ja-JP"/>
        </w:rPr>
        <w:t>3</w:t>
      </w:r>
      <w:r w:rsidR="00F06567">
        <w:rPr>
          <w:rFonts w:eastAsia="MS Mincho"/>
          <w:b/>
          <w:lang w:eastAsia="ja-JP"/>
        </w:rPr>
        <w:t>-LI</w:t>
      </w:r>
    </w:p>
    <w:p w14:paraId="20081ACF" w14:textId="444E648F" w:rsidR="006C5780" w:rsidRDefault="006C5780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NRG kindly asks to 3GPP to </w:t>
      </w:r>
      <w:r w:rsidR="00D7541C">
        <w:rPr>
          <w:rFonts w:eastAsia="MS Mincho"/>
          <w:lang w:eastAsia="ja-JP"/>
        </w:rPr>
        <w:t>investigate possible solution to avoid this limitation if exist.</w:t>
      </w:r>
    </w:p>
    <w:p w14:paraId="741E2C3B" w14:textId="77777777" w:rsidR="00C14D7A" w:rsidRDefault="00C14D7A" w:rsidP="00C14D7A">
      <w:pPr>
        <w:pStyle w:val="Heading1"/>
        <w:numPr>
          <w:ilvl w:val="0"/>
          <w:numId w:val="0"/>
        </w:numPr>
      </w:pPr>
      <w:r>
        <w:t>Next meetings</w:t>
      </w:r>
    </w:p>
    <w:p w14:paraId="77169B5B" w14:textId="4A91674E" w:rsidR="00C14D7A" w:rsidRDefault="007073EB" w:rsidP="00C14D7A">
      <w:pPr>
        <w:pStyle w:val="NormalParagraph"/>
      </w:pPr>
      <w:r>
        <w:t>NRG</w:t>
      </w:r>
      <w:r w:rsidR="00BE0639">
        <w:t>#17</w:t>
      </w:r>
      <w:r w:rsidR="00C14D7A">
        <w:tab/>
      </w:r>
      <w:r w:rsidR="00C14D7A">
        <w:tab/>
      </w:r>
      <w:r w:rsidR="00C14D7A">
        <w:tab/>
      </w:r>
      <w:r>
        <w:t>4/4/2023</w:t>
      </w:r>
    </w:p>
    <w:p w14:paraId="168747A0" w14:textId="577D5C32" w:rsidR="00C14D7A" w:rsidRPr="00C14D7A" w:rsidRDefault="007073EB" w:rsidP="003F70BB">
      <w:pPr>
        <w:pStyle w:val="NormalParagraph"/>
        <w:rPr>
          <w:rFonts w:eastAsia="MS Mincho"/>
          <w:lang w:eastAsia="ja-JP"/>
        </w:rPr>
      </w:pPr>
      <w:r>
        <w:t>NRG</w:t>
      </w:r>
      <w:r w:rsidR="00BE0639">
        <w:t>#18</w:t>
      </w:r>
      <w:r w:rsidR="00C14D7A">
        <w:tab/>
      </w:r>
      <w:r w:rsidR="00C14D7A">
        <w:tab/>
      </w:r>
      <w:r w:rsidR="00C14D7A">
        <w:tab/>
      </w:r>
      <w:r>
        <w:t>19/6/2023</w:t>
      </w:r>
    </w:p>
    <w:sectPr w:rsidR="00C14D7A" w:rsidRPr="00C14D7A" w:rsidSect="007D4437">
      <w:headerReference w:type="even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9908" w14:textId="77777777" w:rsidR="00394340" w:rsidRDefault="00394340">
      <w:r>
        <w:separator/>
      </w:r>
    </w:p>
    <w:p w14:paraId="75B2B6CC" w14:textId="77777777" w:rsidR="00394340" w:rsidRDefault="00394340"/>
    <w:p w14:paraId="641BA9B7" w14:textId="77777777" w:rsidR="00394340" w:rsidRDefault="00394340"/>
    <w:p w14:paraId="144ACA31" w14:textId="77777777" w:rsidR="00394340" w:rsidRDefault="00394340"/>
    <w:p w14:paraId="143B852F" w14:textId="77777777" w:rsidR="00394340" w:rsidRDefault="00394340"/>
    <w:p w14:paraId="4A710536" w14:textId="77777777" w:rsidR="00394340" w:rsidRDefault="00394340"/>
    <w:p w14:paraId="6CE1B7BD" w14:textId="77777777" w:rsidR="00394340" w:rsidRDefault="00394340"/>
    <w:p w14:paraId="2A52C6AC" w14:textId="77777777" w:rsidR="00394340" w:rsidRDefault="00394340"/>
    <w:p w14:paraId="449C7572" w14:textId="77777777" w:rsidR="00394340" w:rsidRDefault="00394340"/>
  </w:endnote>
  <w:endnote w:type="continuationSeparator" w:id="0">
    <w:p w14:paraId="156F3F58" w14:textId="77777777" w:rsidR="00394340" w:rsidRDefault="00394340">
      <w:r>
        <w:continuationSeparator/>
      </w:r>
    </w:p>
    <w:p w14:paraId="67DDD7E7" w14:textId="77777777" w:rsidR="00394340" w:rsidRDefault="00394340"/>
    <w:p w14:paraId="44B096F4" w14:textId="77777777" w:rsidR="00394340" w:rsidRDefault="00394340"/>
    <w:p w14:paraId="459BE6E8" w14:textId="77777777" w:rsidR="00394340" w:rsidRDefault="00394340"/>
    <w:p w14:paraId="08F62B13" w14:textId="77777777" w:rsidR="00394340" w:rsidRDefault="00394340"/>
    <w:p w14:paraId="66DF34BE" w14:textId="77777777" w:rsidR="00394340" w:rsidRDefault="00394340"/>
    <w:p w14:paraId="1BF749BF" w14:textId="77777777" w:rsidR="00394340" w:rsidRDefault="00394340"/>
    <w:p w14:paraId="78D4ED5D" w14:textId="77777777" w:rsidR="00394340" w:rsidRDefault="00394340"/>
    <w:p w14:paraId="1BA305D8" w14:textId="77777777" w:rsidR="00394340" w:rsidRDefault="00394340"/>
  </w:endnote>
  <w:endnote w:type="continuationNotice" w:id="1">
    <w:p w14:paraId="74B1E4FA" w14:textId="77777777" w:rsidR="00394340" w:rsidRDefault="003943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24C608B1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A97B" w14:textId="77777777" w:rsidR="00394340" w:rsidRDefault="00394340">
      <w:r>
        <w:separator/>
      </w:r>
    </w:p>
    <w:p w14:paraId="60419C10" w14:textId="77777777" w:rsidR="00394340" w:rsidRDefault="00394340"/>
    <w:p w14:paraId="500CFD7C" w14:textId="77777777" w:rsidR="00394340" w:rsidRDefault="00394340"/>
    <w:p w14:paraId="1D655890" w14:textId="77777777" w:rsidR="00394340" w:rsidRDefault="00394340"/>
    <w:p w14:paraId="54034FF9" w14:textId="77777777" w:rsidR="00394340" w:rsidRDefault="00394340"/>
    <w:p w14:paraId="1E1FDE1F" w14:textId="77777777" w:rsidR="00394340" w:rsidRDefault="00394340"/>
    <w:p w14:paraId="47991CDC" w14:textId="77777777" w:rsidR="00394340" w:rsidRDefault="00394340"/>
    <w:p w14:paraId="57F4F658" w14:textId="77777777" w:rsidR="00394340" w:rsidRDefault="00394340"/>
    <w:p w14:paraId="6B9B6050" w14:textId="77777777" w:rsidR="00394340" w:rsidRDefault="00394340"/>
  </w:footnote>
  <w:footnote w:type="continuationSeparator" w:id="0">
    <w:p w14:paraId="796C847B" w14:textId="77777777" w:rsidR="00394340" w:rsidRDefault="00394340">
      <w:r>
        <w:continuationSeparator/>
      </w:r>
    </w:p>
    <w:p w14:paraId="5323661B" w14:textId="77777777" w:rsidR="00394340" w:rsidRDefault="00394340"/>
    <w:p w14:paraId="10110ABB" w14:textId="77777777" w:rsidR="00394340" w:rsidRDefault="00394340"/>
    <w:p w14:paraId="78D55124" w14:textId="77777777" w:rsidR="00394340" w:rsidRDefault="00394340"/>
    <w:p w14:paraId="2A96CE89" w14:textId="77777777" w:rsidR="00394340" w:rsidRDefault="00394340"/>
    <w:p w14:paraId="767E2C5E" w14:textId="77777777" w:rsidR="00394340" w:rsidRDefault="00394340"/>
    <w:p w14:paraId="617900BE" w14:textId="77777777" w:rsidR="00394340" w:rsidRDefault="00394340"/>
    <w:p w14:paraId="7A1E56C1" w14:textId="77777777" w:rsidR="00394340" w:rsidRDefault="00394340"/>
    <w:p w14:paraId="78F3333B" w14:textId="77777777" w:rsidR="00394340" w:rsidRDefault="00394340"/>
  </w:footnote>
  <w:footnote w:type="continuationNotice" w:id="1">
    <w:p w14:paraId="3D2E8C47" w14:textId="77777777" w:rsidR="00394340" w:rsidRDefault="0039434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475895">
    <w:abstractNumId w:val="20"/>
  </w:num>
  <w:num w:numId="2" w16cid:durableId="530918578">
    <w:abstractNumId w:val="9"/>
  </w:num>
  <w:num w:numId="3" w16cid:durableId="1958827057">
    <w:abstractNumId w:val="8"/>
  </w:num>
  <w:num w:numId="4" w16cid:durableId="747769415">
    <w:abstractNumId w:val="4"/>
  </w:num>
  <w:num w:numId="5" w16cid:durableId="1853912796">
    <w:abstractNumId w:val="1"/>
  </w:num>
  <w:num w:numId="6" w16cid:durableId="519123727">
    <w:abstractNumId w:val="2"/>
  </w:num>
  <w:num w:numId="7" w16cid:durableId="107433583">
    <w:abstractNumId w:val="16"/>
  </w:num>
  <w:num w:numId="8" w16cid:durableId="1429036359">
    <w:abstractNumId w:val="18"/>
  </w:num>
  <w:num w:numId="9" w16cid:durableId="580794034">
    <w:abstractNumId w:val="10"/>
  </w:num>
  <w:num w:numId="10" w16cid:durableId="1611157515">
    <w:abstractNumId w:val="3"/>
  </w:num>
  <w:num w:numId="11" w16cid:durableId="508759688">
    <w:abstractNumId w:val="0"/>
  </w:num>
  <w:num w:numId="12" w16cid:durableId="57440113">
    <w:abstractNumId w:val="19"/>
  </w:num>
  <w:num w:numId="13" w16cid:durableId="235482008">
    <w:abstractNumId w:val="5"/>
  </w:num>
  <w:num w:numId="14" w16cid:durableId="1600942999">
    <w:abstractNumId w:val="14"/>
  </w:num>
  <w:num w:numId="15" w16cid:durableId="1635715834">
    <w:abstractNumId w:val="6"/>
  </w:num>
  <w:num w:numId="16" w16cid:durableId="2087260823">
    <w:abstractNumId w:val="12"/>
  </w:num>
  <w:num w:numId="17" w16cid:durableId="552618425">
    <w:abstractNumId w:val="15"/>
  </w:num>
  <w:num w:numId="18" w16cid:durableId="714895131">
    <w:abstractNumId w:val="11"/>
  </w:num>
  <w:num w:numId="19" w16cid:durableId="133742307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103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25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2C11"/>
    <w:rsid w:val="0011694F"/>
    <w:rsid w:val="001202FC"/>
    <w:rsid w:val="00120435"/>
    <w:rsid w:val="00122116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565C"/>
    <w:rsid w:val="00206D44"/>
    <w:rsid w:val="0021173D"/>
    <w:rsid w:val="00215EB0"/>
    <w:rsid w:val="002170FB"/>
    <w:rsid w:val="002209D0"/>
    <w:rsid w:val="0022182E"/>
    <w:rsid w:val="0022295E"/>
    <w:rsid w:val="0022369D"/>
    <w:rsid w:val="00226A36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1F05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4340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1DEE"/>
    <w:rsid w:val="003C233A"/>
    <w:rsid w:val="003C56CC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46D3"/>
    <w:rsid w:val="00457119"/>
    <w:rsid w:val="00457B79"/>
    <w:rsid w:val="00461F2F"/>
    <w:rsid w:val="00471C05"/>
    <w:rsid w:val="0047353D"/>
    <w:rsid w:val="004757A4"/>
    <w:rsid w:val="00480114"/>
    <w:rsid w:val="00480D70"/>
    <w:rsid w:val="00481010"/>
    <w:rsid w:val="004848FE"/>
    <w:rsid w:val="00486AB3"/>
    <w:rsid w:val="004A36F8"/>
    <w:rsid w:val="004A3D2D"/>
    <w:rsid w:val="004A3EAF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4522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7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E477A"/>
    <w:rsid w:val="007F268B"/>
    <w:rsid w:val="007F49BA"/>
    <w:rsid w:val="008008A1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082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43FC"/>
    <w:rsid w:val="0092690B"/>
    <w:rsid w:val="009312E0"/>
    <w:rsid w:val="00933A5F"/>
    <w:rsid w:val="009411B2"/>
    <w:rsid w:val="00945596"/>
    <w:rsid w:val="00946ED4"/>
    <w:rsid w:val="0095415E"/>
    <w:rsid w:val="00954346"/>
    <w:rsid w:val="00956E93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ABC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EC6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3C2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4234"/>
    <w:rsid w:val="00B06EDB"/>
    <w:rsid w:val="00B07826"/>
    <w:rsid w:val="00B12DD1"/>
    <w:rsid w:val="00B1315F"/>
    <w:rsid w:val="00B132CA"/>
    <w:rsid w:val="00B15994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0639"/>
    <w:rsid w:val="00BE274D"/>
    <w:rsid w:val="00BF1D0D"/>
    <w:rsid w:val="00BF27CC"/>
    <w:rsid w:val="00BF46EA"/>
    <w:rsid w:val="00BF5703"/>
    <w:rsid w:val="00BF7D01"/>
    <w:rsid w:val="00C053C1"/>
    <w:rsid w:val="00C13283"/>
    <w:rsid w:val="00C14D7A"/>
    <w:rsid w:val="00C1760E"/>
    <w:rsid w:val="00C201D7"/>
    <w:rsid w:val="00C23F4E"/>
    <w:rsid w:val="00C251E9"/>
    <w:rsid w:val="00C26567"/>
    <w:rsid w:val="00C31DEF"/>
    <w:rsid w:val="00C353C2"/>
    <w:rsid w:val="00C36DF4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4965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7541C"/>
    <w:rsid w:val="00D819F4"/>
    <w:rsid w:val="00D82B2D"/>
    <w:rsid w:val="00D86CA5"/>
    <w:rsid w:val="00D91053"/>
    <w:rsid w:val="00D934DE"/>
    <w:rsid w:val="00D94627"/>
    <w:rsid w:val="00D97C1F"/>
    <w:rsid w:val="00DA1B4D"/>
    <w:rsid w:val="00DA1D33"/>
    <w:rsid w:val="00DA3265"/>
    <w:rsid w:val="00DA3ECF"/>
    <w:rsid w:val="00DB01A8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038E"/>
    <w:rsid w:val="00E023FD"/>
    <w:rsid w:val="00E02798"/>
    <w:rsid w:val="00E03D9E"/>
    <w:rsid w:val="00E102EB"/>
    <w:rsid w:val="00E10A88"/>
    <w:rsid w:val="00E11933"/>
    <w:rsid w:val="00E12548"/>
    <w:rsid w:val="00E1381D"/>
    <w:rsid w:val="00E1392B"/>
    <w:rsid w:val="00E14050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6B4E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6567"/>
    <w:rsid w:val="00F06E60"/>
    <w:rsid w:val="00F0704F"/>
    <w:rsid w:val="00F111EE"/>
    <w:rsid w:val="00F115A4"/>
    <w:rsid w:val="00F13CA7"/>
    <w:rsid w:val="00F15F19"/>
    <w:rsid w:val="00F20940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23C8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36DF4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link w:val="CRCoverPageZchn"/>
    <w:qFormat/>
    <w:rsid w:val="00E0038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E0038E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F960E3C2624B4791A83C0087E1708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70691-3C2C-4EA4-9624-0927D143042A}"/>
      </w:docPartPr>
      <w:docPartBody>
        <w:p w:rsidR="00603DB5" w:rsidRDefault="002C0ADD" w:rsidP="002C0ADD">
          <w:pPr>
            <w:pStyle w:val="F960E3C2624B4791A83C0087E17085B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004A"/>
    <w:rsid w:val="0002666A"/>
    <w:rsid w:val="00152CB7"/>
    <w:rsid w:val="0017053A"/>
    <w:rsid w:val="001E5DB8"/>
    <w:rsid w:val="002A2C77"/>
    <w:rsid w:val="002C0ADD"/>
    <w:rsid w:val="00314D9C"/>
    <w:rsid w:val="00355305"/>
    <w:rsid w:val="00541DA1"/>
    <w:rsid w:val="00587699"/>
    <w:rsid w:val="00603DB5"/>
    <w:rsid w:val="007B7A47"/>
    <w:rsid w:val="007D116D"/>
    <w:rsid w:val="00827AA6"/>
    <w:rsid w:val="0098084D"/>
    <w:rsid w:val="00992AC4"/>
    <w:rsid w:val="009B10BF"/>
    <w:rsid w:val="00AF710C"/>
    <w:rsid w:val="00B41CE4"/>
    <w:rsid w:val="00C320CF"/>
    <w:rsid w:val="00C36E06"/>
    <w:rsid w:val="00C41BA3"/>
    <w:rsid w:val="00D44118"/>
    <w:rsid w:val="00D96815"/>
    <w:rsid w:val="00E34DBC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C0ADD"/>
    <w:rPr>
      <w:color w:val="808080"/>
    </w:rPr>
  </w:style>
  <w:style w:type="paragraph" w:customStyle="1" w:styleId="F960E3C2624B4791A83C0087E17085BE">
    <w:name w:val="F960E3C2624B4791A83C0087E17085BE"/>
    <w:rsid w:val="002C0ADD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30B9E7-9A90-4611-9C73-18E36956B1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238</Words>
  <Characters>1435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1670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Mirko</cp:lastModifiedBy>
  <cp:revision>2</cp:revision>
  <cp:lastPrinted>2006-09-14T07:39:00Z</cp:lastPrinted>
  <dcterms:created xsi:type="dcterms:W3CDTF">2023-02-22T12:36:00Z</dcterms:created>
  <dcterms:modified xsi:type="dcterms:W3CDTF">2023-02-22T12:36:00Z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7222825-62ea-40f3-96b5-5375c07996e2_Enabled">
    <vt:lpwstr>true</vt:lpwstr>
  </property>
  <property fmtid="{D5CDD505-2E9C-101B-9397-08002B2CF9AE}" pid="25" name="MSIP_Label_07222825-62ea-40f3-96b5-5375c07996e2_SetDate">
    <vt:lpwstr>2023-02-06T17:01:31Z</vt:lpwstr>
  </property>
  <property fmtid="{D5CDD505-2E9C-101B-9397-08002B2CF9AE}" pid="26" name="MSIP_Label_07222825-62ea-40f3-96b5-5375c07996e2_Method">
    <vt:lpwstr>Privileged</vt:lpwstr>
  </property>
  <property fmtid="{D5CDD505-2E9C-101B-9397-08002B2CF9AE}" pid="27" name="MSIP_Label_07222825-62ea-40f3-96b5-5375c07996e2_Name">
    <vt:lpwstr>unrestricted_parent.2</vt:lpwstr>
  </property>
  <property fmtid="{D5CDD505-2E9C-101B-9397-08002B2CF9AE}" pid="28" name="MSIP_Label_07222825-62ea-40f3-96b5-5375c07996e2_SiteId">
    <vt:lpwstr>90c7a20a-f34b-40bf-bc48-b9253b6f5d20</vt:lpwstr>
  </property>
  <property fmtid="{D5CDD505-2E9C-101B-9397-08002B2CF9AE}" pid="29" name="MSIP_Label_07222825-62ea-40f3-96b5-5375c07996e2_ActionId">
    <vt:lpwstr>e38c2abe-b01d-4387-b0cf-961748f45e40</vt:lpwstr>
  </property>
  <property fmtid="{D5CDD505-2E9C-101B-9397-08002B2CF9AE}" pid="30" name="MSIP_Label_07222825-62ea-40f3-96b5-5375c07996e2_ContentBits">
    <vt:lpwstr>0</vt:lpwstr>
  </property>
</Properties>
</file>